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426971" w14:textId="77777777" w:rsidR="00680955" w:rsidRDefault="00680955" w:rsidP="0068095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BOTON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fl.1437)</w:t>
      </w:r>
    </w:p>
    <w:p w14:paraId="63D3F142" w14:textId="77777777" w:rsidR="00680955" w:rsidRDefault="00680955" w:rsidP="0068095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Thaxted, Essex. Cutler.</w:t>
      </w:r>
    </w:p>
    <w:p w14:paraId="54DB6FAE" w14:textId="77777777" w:rsidR="00680955" w:rsidRDefault="00680955" w:rsidP="0068095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15845F9" w14:textId="77777777" w:rsidR="00680955" w:rsidRDefault="00680955" w:rsidP="0068095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2811A2E" w14:textId="77777777" w:rsidR="00680955" w:rsidRDefault="00680955" w:rsidP="0068095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1437</w:t>
      </w:r>
      <w:r>
        <w:rPr>
          <w:rFonts w:ascii="Times New Roman" w:hAnsi="Times New Roman" w:cs="Times New Roman"/>
          <w:sz w:val="24"/>
          <w:szCs w:val="24"/>
        </w:rPr>
        <w:tab/>
        <w:t xml:space="preserve">Elizabeth </w:t>
      </w:r>
      <w:proofErr w:type="spellStart"/>
      <w:r>
        <w:rPr>
          <w:rFonts w:ascii="Times New Roman" w:hAnsi="Times New Roman" w:cs="Times New Roman"/>
          <w:sz w:val="24"/>
          <w:szCs w:val="24"/>
        </w:rPr>
        <w:t>Waldef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brought a plaint of debt against him, John Grey of </w:t>
      </w:r>
    </w:p>
    <w:p w14:paraId="1DD61D72" w14:textId="77777777" w:rsidR="00680955" w:rsidRDefault="00680955" w:rsidP="0068095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Thaxted(q.v.),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Pountfret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Thaxted(q.v.),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Danbery</w:t>
      </w:r>
      <w:proofErr w:type="spellEnd"/>
      <w:r>
        <w:rPr>
          <w:rFonts w:ascii="Times New Roman" w:hAnsi="Times New Roman" w:cs="Times New Roman"/>
          <w:sz w:val="24"/>
          <w:szCs w:val="24"/>
        </w:rPr>
        <w:t>, junior(q.v.), of</w:t>
      </w:r>
    </w:p>
    <w:p w14:paraId="3A346F60" w14:textId="77777777" w:rsidR="00680955" w:rsidRDefault="00680955" w:rsidP="0068095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Thaxted(q.v.) and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Cok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08A1869D" w14:textId="77777777" w:rsidR="00680955" w:rsidRDefault="00680955" w:rsidP="0068095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712EA7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https://waalt.uh.edu/index.php/CP40/692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37B5F0D4" w14:textId="77777777" w:rsidR="00680955" w:rsidRDefault="00680955" w:rsidP="0068095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9E4CCE8" w14:textId="77777777" w:rsidR="00680955" w:rsidRDefault="00680955" w:rsidP="0068095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995BC98" w14:textId="77777777" w:rsidR="00680955" w:rsidRDefault="00680955" w:rsidP="0068095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July 2022</w:t>
      </w:r>
    </w:p>
    <w:p w14:paraId="0042FE7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5DE76B" w14:textId="77777777" w:rsidR="00680955" w:rsidRDefault="00680955" w:rsidP="009139A6">
      <w:r>
        <w:separator/>
      </w:r>
    </w:p>
  </w:endnote>
  <w:endnote w:type="continuationSeparator" w:id="0">
    <w:p w14:paraId="76473584" w14:textId="77777777" w:rsidR="00680955" w:rsidRDefault="0068095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B186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FCF9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BB60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299BC9" w14:textId="77777777" w:rsidR="00680955" w:rsidRDefault="00680955" w:rsidP="009139A6">
      <w:r>
        <w:separator/>
      </w:r>
    </w:p>
  </w:footnote>
  <w:footnote w:type="continuationSeparator" w:id="0">
    <w:p w14:paraId="6457A71E" w14:textId="77777777" w:rsidR="00680955" w:rsidRDefault="0068095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F76A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B3EF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B43A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955"/>
    <w:rsid w:val="000666E0"/>
    <w:rsid w:val="002510B7"/>
    <w:rsid w:val="005C130B"/>
    <w:rsid w:val="00680955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613F3A"/>
  <w15:chartTrackingRefBased/>
  <w15:docId w15:val="{D5C6DB72-0976-4DFB-90A8-0DC1D4BDA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8095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92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11</TotalTime>
  <Pages>1</Pages>
  <Words>56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2022-08-01T07:57:00Z</dcterms:created>
  <dcterms:modified xsi:type="dcterms:W3CDTF">2022-08-01T08:08:00Z</dcterms:modified>
</cp:coreProperties>
</file>